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长治市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潞州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区紫金街道服务事项流程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图</w:t>
      </w:r>
    </w:p>
    <w:p>
      <w:pPr>
        <w:jc w:val="both"/>
        <w:rPr>
          <w:rFonts w:ascii="宋体" w:hAnsi="宋体" w:eastAsia="楷体" w:cs="宋体"/>
          <w:bCs/>
          <w:sz w:val="30"/>
          <w:szCs w:val="30"/>
        </w:rPr>
      </w:pPr>
    </w:p>
    <w:p>
      <w:pPr>
        <w:jc w:val="both"/>
        <w:rPr>
          <w:rFonts w:hint="eastAsia" w:ascii="黑体" w:eastAsia="黑体"/>
          <w:sz w:val="32"/>
          <w:szCs w:val="32"/>
        </w:rPr>
      </w:pPr>
      <w:r>
        <w:rPr>
          <w:rFonts w:ascii="宋体" w:hAnsi="宋体" w:eastAsia="楷体" w:cs="宋体"/>
          <w:bCs/>
          <w:sz w:val="32"/>
          <w:szCs w:val="32"/>
        </w:rPr>
        <w:t>权利名称：</w:t>
      </w:r>
      <w:r>
        <w:rPr>
          <w:rFonts w:hint="eastAsia" w:ascii="楷体" w:hAnsi="楷体" w:eastAsia="楷体"/>
          <w:sz w:val="32"/>
          <w:szCs w:val="32"/>
        </w:rPr>
        <w:t>再生育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子女</w:t>
      </w:r>
      <w:r>
        <w:rPr>
          <w:rFonts w:hint="eastAsia" w:ascii="楷体" w:hAnsi="楷体" w:eastAsia="楷体"/>
          <w:sz w:val="32"/>
          <w:szCs w:val="32"/>
        </w:rPr>
        <w:t>审批</w:t>
      </w:r>
    </w:p>
    <w:p>
      <w:pPr>
        <w:jc w:val="both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06080" behindDoc="0" locked="0" layoutInCell="1" allowOverlap="1">
                <wp:simplePos x="0" y="0"/>
                <wp:positionH relativeFrom="column">
                  <wp:posOffset>4255135</wp:posOffset>
                </wp:positionH>
                <wp:positionV relativeFrom="paragraph">
                  <wp:posOffset>190500</wp:posOffset>
                </wp:positionV>
                <wp:extent cx="1701800" cy="5790565"/>
                <wp:effectExtent l="4445" t="4445" r="8255" b="15240"/>
                <wp:wrapNone/>
                <wp:docPr id="150" name="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7905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申请条件：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1、 领取长治市申请再生育公示情况报告表、长治市再生育申请表；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2、 国家工作人员再生育申请审核表（有单位的领取）；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3、 夫妻双方的《居民身份证》、《户口本》和《结婚证》，第一个子女出生证；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4、 </w:t>
                            </w:r>
                            <w:r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本人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或者所在单位出具的婚育情况</w:t>
                            </w:r>
                            <w:r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或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证明；人户分离的，需提供夫妻双方现居住地和户籍地的婚育情况证明；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5、 夫妻双方提出的再生育申请；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6、 夫妻双方近期2寸横排免冠合影照片4张；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7、 离婚协议书、子女是独生子女的证明（即独生子女的父母社区和单位的证明），夫妻是农业人口的证明，丧偶死亡证明，非遗传病残儿童四级以上医疗机构鉴定书；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8、孕检证明。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5.05pt;margin-top:15pt;height:455.95pt;width:134pt;z-index:252206080;mso-width-relative:page;mso-height-relative:page;" fillcolor="#FFFFFF" filled="t" stroked="t" coordsize="21600,21600" o:gfxdata="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JC55+2wAAAAoBAAAPAAAAAAAAAAEAIAAAACIAAABkcnMvZG93bnJldi54&#10;bWxQSwECFAAUAAAACACHTuJALYmxk/cBAAD8AwAADgAAAAAAAAABACAAAAAqAQAAZHJzL2Uyb0Rv&#10;Yy54bWxQSwUGAAAAAAYABgBZAQAAkwUAAAAA&#10;">
                <v:fill on="t" opacity="0f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申请条件：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1、 领取长治市申请再生育公示情况报告表、长治市再生育申请表；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2、 国家工作人员再生育申请审核表（有单位的领取）；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3、 夫妻双方的《居民身份证》、《户口本》和《结婚证》，第一个子女出生证；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4、 </w:t>
                      </w:r>
                      <w:r>
                        <w:rPr>
                          <w:rFonts w:hint="eastAsia"/>
                          <w:sz w:val="18"/>
                          <w:lang w:val="en-US" w:eastAsia="zh-CN"/>
                        </w:rPr>
                        <w:t>本人</w:t>
                      </w:r>
                      <w:r>
                        <w:rPr>
                          <w:rFonts w:hint="eastAsia"/>
                          <w:sz w:val="18"/>
                        </w:rPr>
                        <w:t>或者所在单位出具的婚育情况</w:t>
                      </w:r>
                      <w:r>
                        <w:rPr>
                          <w:rFonts w:hint="eastAsia"/>
                          <w:sz w:val="18"/>
                          <w:lang w:val="en-US" w:eastAsia="zh-CN"/>
                        </w:rPr>
                        <w:t>或</w:t>
                      </w:r>
                      <w:r>
                        <w:rPr>
                          <w:rFonts w:hint="eastAsia"/>
                          <w:sz w:val="18"/>
                        </w:rPr>
                        <w:t>证明；人户分离的，需提供夫妻双方现居住地和户籍地的婚育情况证明；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5、 夫妻双方提出的再生育申请；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6、 夫妻双方近期2寸横排免冠合影照片4张；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7、 离婚协议书、子女是独生子女的证明（即独生子女的父母社区和单位的证明），夫妻是农业人口的证明，丧偶死亡证明，非遗传病残儿童四级以上医疗机构鉴定书；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8、孕检证明。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140970</wp:posOffset>
                </wp:positionV>
                <wp:extent cx="1045210" cy="464185"/>
                <wp:effectExtent l="4445" t="5080" r="17145" b="6985"/>
                <wp:wrapNone/>
                <wp:docPr id="154" name="流程图: 可选过程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210" cy="4641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申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5.75pt;margin-top:11.1pt;height:36.55pt;width:82.3pt;z-index:252205056;mso-width-relative:page;mso-height-relative:page;" fillcolor="#FFFFFF" filled="t" stroked="t" coordsize="21600,21600" o:gfxdata="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katl92AAAAAkBAAAPAAAAAAAAAAEA&#10;IAAAACIAAABkcnMvZG93bnJldi54bWxQSwECFAAUAAAACACHTuJAXoQomg8CAAAF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177165</wp:posOffset>
                </wp:positionV>
                <wp:extent cx="2203450" cy="0"/>
                <wp:effectExtent l="0" t="38100" r="6350" b="38100"/>
                <wp:wrapNone/>
                <wp:docPr id="140" name="直接连接符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34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75pt;margin-top:13.95pt;height:0pt;width:173.5pt;z-index:252226560;mso-width-relative:page;mso-height-relative:page;" filled="f" stroked="t" coordsize="21600,21600" o:gfxdata="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Ji+YNkAAAAJ&#10;AQAADwAAAAAAAAABACAAAAAiAAAAZHJzL2Rvd25yZXYueG1sUEsBAhQAFAAAAAgAh07iQEUGTPni&#10;AQAAng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188595</wp:posOffset>
                </wp:positionV>
                <wp:extent cx="635" cy="1420495"/>
                <wp:effectExtent l="4445" t="0" r="13970" b="8255"/>
                <wp:wrapNone/>
                <wp:docPr id="144" name="直接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204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25pt;margin-top:14.85pt;height:111.85pt;width:0.05pt;z-index:252227584;mso-width-relative:page;mso-height-relative:page;" filled="f" stroked="t" coordsize="21600,21600" o:gfxdata="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OCNOy7XAAAACgEAAA8AAAAA&#10;AAAAAQAgAAAAIgAAAGRycy9kb3ducmV2LnhtbFBLAQIUABQAAAAIAIdO4kDo9D7L3AEAAJwDAAAO&#10;AAAAAAAAAAEAIAAAACYBAABkcnMvZTJvRG9jLnhtbFBLBQYAAAAABgAGAFkBAAB0BQAAAAA=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37465</wp:posOffset>
                </wp:positionV>
                <wp:extent cx="635" cy="990600"/>
                <wp:effectExtent l="37465" t="0" r="3810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90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1pt;margin-top:2.95pt;height:78pt;width:0.05pt;z-index:252218368;mso-width-relative:page;mso-height-relative:page;" filled="f" stroked="t" coordsize="21600,21600" o:gfxdata="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HbddbZAAAA&#10;CQEAAA8AAAAAAAAAAQAgAAAAIgAAAGRycy9kb3ducmV2LnhtbFBLAQIUABQAAAAIAIdO4kCvtF12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81280</wp:posOffset>
                </wp:positionV>
                <wp:extent cx="1163955" cy="521970"/>
                <wp:effectExtent l="0" t="0" r="0" b="0"/>
                <wp:wrapNone/>
                <wp:docPr id="146" name="矩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.15pt;margin-top:6.4pt;height:41.1pt;width:91.65pt;z-index:252214272;mso-width-relative:page;mso-height-relative:page;" filled="f" stroked="f" coordsize="21600,21600" o:gfxdata="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TPnoldgAAAAJAQAADwAAAAAAAAABACAAAAAiAAAAZHJzL2Rvd25yZXYueG1s&#10;UEsBAhQAFAAAAAgAh07iQJgqmc2GAQAA9wIAAA4AAAAAAAAAAQAgAAAAJwEAAGRycy9lMm9Eb2Mu&#10;eG1sUEsFBgAAAAAGAAYAWQEAAB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材料不全或不符合法定形式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5080</wp:posOffset>
                </wp:positionV>
                <wp:extent cx="1140460" cy="521970"/>
                <wp:effectExtent l="0" t="0" r="0" b="0"/>
                <wp:wrapNone/>
                <wp:docPr id="141" name="矩形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46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不属于职权范围不符合条件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3.95pt;margin-top:0.4pt;height:41.1pt;width:89.8pt;z-index:252215296;mso-width-relative:page;mso-height-relative:page;" filled="f" stroked="f" coordsize="21600,21600" o:gfxdata="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不属于职权范围不符合条件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92710</wp:posOffset>
                </wp:positionV>
                <wp:extent cx="560705" cy="546735"/>
                <wp:effectExtent l="4445" t="4445" r="6350" b="20320"/>
                <wp:wrapNone/>
                <wp:docPr id="155" name="流程图: 可选过程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705" cy="54673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89.05pt;margin-top:7.3pt;height:43.05pt;width:44.15pt;z-index:252208128;mso-width-relative:page;mso-height-relative:page;" fillcolor="#FFFFFF" filled="t" stroked="t" coordsize="21600,21600" o:gfxdata="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LuzvjXAAAACgEAAA8AAAAAAAAAAQAg&#10;AAAAIgAAAGRycy9kb3ducmV2LnhtbFBLAQIUABQAAAAIAIdO4kBanGUuDwIAAAQEAAAOAAAAAAAA&#10;AAEAIAAAACY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>
                <wp:simplePos x="0" y="0"/>
                <wp:positionH relativeFrom="column">
                  <wp:posOffset>1988185</wp:posOffset>
                </wp:positionH>
                <wp:positionV relativeFrom="paragraph">
                  <wp:posOffset>24765</wp:posOffset>
                </wp:positionV>
                <wp:extent cx="1269365" cy="696595"/>
                <wp:effectExtent l="10160" t="5715" r="15875" b="21590"/>
                <wp:wrapNone/>
                <wp:docPr id="151" name="流程图: 决策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9365" cy="69659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受 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6.55pt;margin-top:1.95pt;height:54.85pt;width:99.95pt;z-index:252209152;mso-width-relative:page;mso-height-relative:page;" fillcolor="#FFFFFF" filled="t" stroked="t" coordsize="21600,21600" o:gfxdata="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jujy9cAAAAJAQAADwAAAAAAAAABACAAAAAiAAAAZHJzL2Rv&#10;d25yZXYueG1sUEsBAhQAFAAAAAgAh07iQHJ5nZwCAgAA9wM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受 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168910</wp:posOffset>
                </wp:positionV>
                <wp:extent cx="1522095" cy="1905"/>
                <wp:effectExtent l="0" t="38100" r="1905" b="36195"/>
                <wp:wrapNone/>
                <wp:docPr id="156" name="直接连接符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209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6.7pt;margin-top:13.3pt;height:0.15pt;width:119.85pt;z-index:252219392;mso-width-relative:page;mso-height-relative:page;" filled="f" stroked="t" coordsize="21600,21600" o:gfxdata="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Tyu49gAAAAIAQAADwAAAAAAAAABACAAAAAiAAAAZHJzL2Rvd25yZXYueG1sUEsBAhQAFAAA&#10;AAgAh07iQNGHg9vvAQAAtQMAAA4AAAAAAAAAAQAgAAAAJ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>
                <wp:simplePos x="0" y="0"/>
                <wp:positionH relativeFrom="column">
                  <wp:posOffset>3206750</wp:posOffset>
                </wp:positionH>
                <wp:positionV relativeFrom="paragraph">
                  <wp:posOffset>180975</wp:posOffset>
                </wp:positionV>
                <wp:extent cx="474980" cy="0"/>
                <wp:effectExtent l="0" t="38100" r="1270" b="38100"/>
                <wp:wrapNone/>
                <wp:docPr id="152" name="直接连接符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.5pt;margin-top:14.25pt;height:0pt;width:37.4pt;z-index:252220416;mso-width-relative:page;mso-height-relative:page;" filled="f" stroked="t" coordsize="21600,21600" o:gfxdata="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sPDmPZAAAA&#10;CQEAAA8AAAAAAAAAAQAgAAAAIgAAAGRycy9kb3ducmV2LnhtbFBLAQIUABQAAAAIAIdO4kDoij1A&#10;4wEAAJ0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5080</wp:posOffset>
                </wp:positionV>
                <wp:extent cx="1085215" cy="357505"/>
                <wp:effectExtent l="4445" t="4445" r="15240" b="19050"/>
                <wp:wrapNone/>
                <wp:docPr id="147" name="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21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补 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8.75pt;margin-top:0.4pt;height:28.15pt;width:85.45pt;z-index:252207104;mso-width-relative:page;mso-height-relative:page;" fillcolor="#FFFFFF" filled="t" stroked="t" coordsize="21600,21600" o:gfxdata="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qrf+dYA&#10;AAAGAQAADwAAAAAAAAABACAAAAAiAAAAZHJzL2Rvd25yZXYueG1sUEsBAhQAFAAAAAgAh07iQPhm&#10;RtboAQAA3wMAAA4AAAAAAAAAAQAgAAAAJQ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补 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>
                <wp:simplePos x="0" y="0"/>
                <wp:positionH relativeFrom="column">
                  <wp:posOffset>2613025</wp:posOffset>
                </wp:positionH>
                <wp:positionV relativeFrom="paragraph">
                  <wp:posOffset>111760</wp:posOffset>
                </wp:positionV>
                <wp:extent cx="635" cy="682625"/>
                <wp:effectExtent l="37465" t="0" r="38100" b="3175"/>
                <wp:wrapNone/>
                <wp:docPr id="148" name="直接连接符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2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75pt;margin-top:8.8pt;height:53.75pt;width:0.05pt;z-index:252221440;mso-width-relative:page;mso-height-relative:page;" filled="f" stroked="t" coordsize="21600,21600" o:gfxdata="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EK/0/ZAAAA&#10;CgEAAA8AAAAAAAAAAQAgAAAAIgAAAGRycy9kb3ducmV2LnhtbFBLAQIUABQAAAAIAIdO4kAdBXgB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3340672" behindDoc="0" locked="0" layoutInCell="1" allowOverlap="1">
                <wp:simplePos x="0" y="0"/>
                <wp:positionH relativeFrom="column">
                  <wp:posOffset>-755015</wp:posOffset>
                </wp:positionH>
                <wp:positionV relativeFrom="paragraph">
                  <wp:posOffset>54610</wp:posOffset>
                </wp:positionV>
                <wp:extent cx="1170305" cy="1419860"/>
                <wp:effectExtent l="5080" t="4445" r="5715" b="234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170305" cy="141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自受理申请之日起30日内予以审核批准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-59.45pt;margin-top:4.3pt;height:111.8pt;width:92.15pt;z-index:253340672;mso-width-relative:page;mso-height-relative:page;" fillcolor="#FFFFFF" filled="t" stroked="t" coordsize="21600,21600" o:gfxdata="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pOC+XYAAAACQEAAA8AAAAAAAAAAQAgAAAAIgAAAGRycy9kb3ducmV2LnhtbFBLAQIUABQA&#10;AAAIAIdO4kDoZ7Jo8AEAAOYDAAAOAAAAAAAAAAEAIAAAACc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自受理申请之日起30日内予以审核批准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99060</wp:posOffset>
                </wp:positionV>
                <wp:extent cx="813435" cy="2773680"/>
                <wp:effectExtent l="0" t="0" r="0" b="0"/>
                <wp:wrapNone/>
                <wp:docPr id="159" name="矩形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277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7.35pt;margin-top:7.8pt;height:218.4pt;width:64.05pt;z-index:252216320;mso-width-relative:page;mso-height-relative:page;" filled="f" stroked="f" coordsize="21600,21600" o:gfxdata="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Ccj5qV2QAAAAoBAAAPAAAAAAAAAAEAIAAAACIAAABkcnMvZG93bnJldi54&#10;bWxQSwECFAAUAAAACACHTuJAxIV4F4cBAAD3AgAADgAAAAAAAAABACAAAAAoAQAAZHJzL2Uyb0Rv&#10;Yy54bWxQSwUGAAAAAAYABgBZAQAAI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>
                <wp:simplePos x="0" y="0"/>
                <wp:positionH relativeFrom="column">
                  <wp:posOffset>2077720</wp:posOffset>
                </wp:positionH>
                <wp:positionV relativeFrom="paragraph">
                  <wp:posOffset>2540</wp:posOffset>
                </wp:positionV>
                <wp:extent cx="1063625" cy="348615"/>
                <wp:effectExtent l="4445" t="4445" r="17780" b="8890"/>
                <wp:wrapNone/>
                <wp:docPr id="158" name="矩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3.6pt;margin-top:0.2pt;height:27.45pt;width:83.75pt;z-index:252210176;mso-width-relative:page;mso-height-relative:page;" fillcolor="#FFFFFF" filled="t" stroked="t" coordsize="21600,21600" o:gfxdata="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8grKadYA&#10;AAAHAQAADwAAAAAAAAABACAAAAAiAAAAZHJzL2Rvd25yZXYueG1sUEsBAhQAFAAAAAgAh07iQGZw&#10;awXoAQAA3wMAAA4AAAAAAAAAAQAgAAAAJQ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790784" behindDoc="0" locked="0" layoutInCell="1" allowOverlap="1">
                <wp:simplePos x="0" y="0"/>
                <wp:positionH relativeFrom="column">
                  <wp:posOffset>521970</wp:posOffset>
                </wp:positionH>
                <wp:positionV relativeFrom="paragraph">
                  <wp:posOffset>36830</wp:posOffset>
                </wp:positionV>
                <wp:extent cx="1522095" cy="1905"/>
                <wp:effectExtent l="0" t="38100" r="1905" b="3619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209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41.1pt;margin-top:2.9pt;height:0.15pt;width:119.85pt;z-index:252790784;mso-width-relative:page;mso-height-relative:page;" filled="f" stroked="t" coordsize="21600,21600" o:gfxdata="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v9x&#10;MdUAAAAGAQAADwAAAAAAAAABACAAAAAiAAAAZHJzL2Rvd25yZXYueG1sUEsBAhQAFAAAAAgAh07i&#10;QGX7CpjsAQAAsQMAAA4AAAAAAAAAAQAgAAAAJ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161290</wp:posOffset>
                </wp:positionV>
                <wp:extent cx="635" cy="751205"/>
                <wp:effectExtent l="37465" t="0" r="38100" b="10795"/>
                <wp:wrapNone/>
                <wp:docPr id="149" name="直接连接符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1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6pt;margin-top:12.7pt;height:59.15pt;width:0.05pt;z-index:252222464;mso-width-relative:page;mso-height-relative:page;" filled="f" stroked="t" coordsize="21600,21600" o:gfxdata="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OGDMHaAAAA&#10;CgEAAA8AAAAAAAAAAQAgAAAAIgAAAGRycy9kb3ducmV2LnhtbFBLAQIUABQAAAAIAIdO4kDOyLzY&#10;4gEAAJ8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127635</wp:posOffset>
                </wp:positionV>
                <wp:extent cx="813435" cy="626745"/>
                <wp:effectExtent l="0" t="0" r="0" b="0"/>
                <wp:wrapNone/>
                <wp:docPr id="137" name="矩形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626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4.6pt;margin-top:10.05pt;height:49.35pt;width:64.05pt;z-index:252217344;mso-width-relative:page;mso-height-relative:page;" filled="f" stroked="f" coordsize="21600,21600" o:gfxdata="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C6L3AHaAAAACgEAAA8AAAAAAAAAAQAgAAAAIgAAAGRycy9kb3ducmV2Lnht&#10;bFBLAQIUABQAAAAIAIdO4kAXGMjxhQEAAPYCAAAOAAAAAAAAAAEAIAAAACkBAABkcnMvZTJvRG9j&#10;LnhtbFBLBQYAAAAABgAGAFkBAAA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>
                <wp:simplePos x="0" y="0"/>
                <wp:positionH relativeFrom="column">
                  <wp:posOffset>2094865</wp:posOffset>
                </wp:positionH>
                <wp:positionV relativeFrom="paragraph">
                  <wp:posOffset>109220</wp:posOffset>
                </wp:positionV>
                <wp:extent cx="1064260" cy="379730"/>
                <wp:effectExtent l="4445" t="4445" r="17145" b="15875"/>
                <wp:wrapNone/>
                <wp:docPr id="138" name="矩形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260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领导签批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95pt;margin-top:8.6pt;height:29.9pt;width:83.8pt;z-index:252211200;mso-width-relative:page;mso-height-relative:page;" fillcolor="#FFFFFF" filled="t" stroked="t" coordsize="21600,21600" o:gfxdata="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99B0tcAAAAJAQAADwAAAAAAAAABACAAAAAiAAAAZHJzL2Rvd25yZXYueG1sUEsBAhQAFAAAAAgA&#10;h07iQJXREXLtAQAA3wMAAA4AAAAAAAAAAQAgAAAAJg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领导签批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>
                <wp:simplePos x="0" y="0"/>
                <wp:positionH relativeFrom="column">
                  <wp:posOffset>2625725</wp:posOffset>
                </wp:positionH>
                <wp:positionV relativeFrom="paragraph">
                  <wp:posOffset>103505</wp:posOffset>
                </wp:positionV>
                <wp:extent cx="635" cy="617220"/>
                <wp:effectExtent l="37465" t="0" r="38100" b="11430"/>
                <wp:wrapNone/>
                <wp:docPr id="153" name="直接连接符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172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75pt;margin-top:8.15pt;height:48.6pt;width:0.05pt;z-index:252223488;mso-width-relative:page;mso-height-relative:page;" filled="f" stroked="t" coordsize="21600,21600" o:gfxdata="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IR0D2AAA&#10;AAoBAAAPAAAAAAAAAAEAIAAAACIAAABkcnMvZG93bnJldi54bWxQSwECFAAUAAAACACHTuJAg4Kd&#10;suUBAACfAwAADgAAAAAAAAABACAAAAAn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142240</wp:posOffset>
                </wp:positionV>
                <wp:extent cx="1228090" cy="379730"/>
                <wp:effectExtent l="4445" t="4445" r="5715" b="15875"/>
                <wp:wrapNone/>
                <wp:docPr id="139" name="矩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090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作出确认决定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8.35pt;margin-top:11.2pt;height:29.9pt;width:96.7pt;z-index:252212224;mso-width-relative:page;mso-height-relative:page;" fillcolor="#FFFFFF" filled="t" stroked="t" coordsize="21600,21600" o:gfxdata="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fJpatgAAAAJAQAADwAAAAAAAAABACAAAAAiAAAAZHJzL2Rvd25yZXYueG1sUEsBAhQAFAAAAAgA&#10;h07iQJnNJhfsAQAA3wMAAA4AAAAAAAAAAQAgAAAAJw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作出确认决定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126365</wp:posOffset>
                </wp:positionV>
                <wp:extent cx="635" cy="617220"/>
                <wp:effectExtent l="37465" t="0" r="38100" b="11430"/>
                <wp:wrapNone/>
                <wp:docPr id="142" name="直接连接符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172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2pt;margin-top:9.95pt;height:48.6pt;width:0.05pt;z-index:252224512;mso-width-relative:page;mso-height-relative:page;" filled="f" stroked="t" coordsize="21600,21600" o:gfxdata="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e62Mh9kA&#10;AAAKAQAADwAAAAAAAAABACAAAAAiAAAAZHJzL2Rvd25yZXYueG1sUEsBAhQAFAAAAAgAh07iQK9V&#10;1pXlAQAAnwMAAA4AAAAAAAAAAQAgAAAAK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</w:p>
    <w:p>
      <w:pPr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7620</wp:posOffset>
                </wp:positionV>
                <wp:extent cx="1685290" cy="399415"/>
                <wp:effectExtent l="4445" t="4445" r="5715" b="15240"/>
                <wp:wrapNone/>
                <wp:docPr id="143" name="流程图: 可选过程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290" cy="3994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办结或上报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40.2pt;margin-top:0.6pt;height:31.45pt;width:132.7pt;z-index:252213248;mso-width-relative:page;mso-height-relative:page;" fillcolor="#FFFFFF" filled="t" stroked="t" coordsize="21600,21600" o:gfxdata="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8J1tzdUAAAAIAQAADwAAAAAAAAABACAA&#10;AAAiAAAAZHJzL2Rvd25yZXYueG1sUEsBAhQAFAAAAAgAh07iQEwdghoQAgAABQQAAA4AAAAAAAAA&#10;AQAgAAAAJ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办结或上报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1176"/>
        </w:tabs>
        <w:snapToGrid w:val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>
                <wp:simplePos x="0" y="0"/>
                <wp:positionH relativeFrom="column">
                  <wp:posOffset>4022725</wp:posOffset>
                </wp:positionH>
                <wp:positionV relativeFrom="paragraph">
                  <wp:posOffset>23495</wp:posOffset>
                </wp:positionV>
                <wp:extent cx="1460500" cy="1148715"/>
                <wp:effectExtent l="0" t="0" r="0" b="0"/>
                <wp:wrapNone/>
                <wp:docPr id="160" name="文本框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0500" cy="1148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承办机构：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hAnsi="宋体" w:eastAsia="宋体" w:cs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负 责 人：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hAnsi="宋体" w:eastAsia="宋体" w:cs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审 核 人：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hAnsi="宋体" w:eastAsia="宋体" w:cs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服务电话：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6.75pt;margin-top:1.85pt;height:90.45pt;width:115pt;z-index:252228608;mso-width-relative:page;mso-height-relative:page;" filled="f" stroked="f" coordsize="21600,21600" o:gfxdata="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Rkg99dcAAAAJ&#10;AQAADwAAAAAAAAABACAAAAAiAAAAZHJzL2Rvd25yZXYueG1sUEsBAhQAFAAAAAgAh07iQARIWnur&#10;AQAAOQMAAA4AAAAAAAAAAQAgAAAAJg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宋体" w:hAnsi="宋体" w:eastAsia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承办机构：</w:t>
                      </w:r>
                    </w:p>
                    <w:p>
                      <w:pPr>
                        <w:snapToGrid w:val="0"/>
                        <w:rPr>
                          <w:rFonts w:hint="eastAsia" w:ascii="宋体" w:hAnsi="宋体" w:eastAsia="宋体" w:cs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负 责 人：</w:t>
                      </w:r>
                      <w:r>
                        <w:rPr>
                          <w:rFonts w:hint="eastAsia" w:ascii="宋体" w:hAnsi="宋体" w:eastAsia="宋体" w:cs="宋体"/>
                          <w:szCs w:val="21"/>
                          <w:lang w:val="en-US" w:eastAsia="zh-CN"/>
                        </w:rPr>
                        <w:t xml:space="preserve"> </w:t>
                      </w:r>
                    </w:p>
                    <w:p>
                      <w:pPr>
                        <w:snapToGrid w:val="0"/>
                        <w:rPr>
                          <w:rFonts w:hint="eastAsia" w:ascii="宋体" w:hAnsi="宋体" w:eastAsia="宋体" w:cs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审 核 人：</w:t>
                      </w:r>
                    </w:p>
                    <w:p>
                      <w:pPr>
                        <w:snapToGrid w:val="0"/>
                        <w:rPr>
                          <w:rFonts w:hint="eastAsia" w:ascii="宋体" w:hAnsi="宋体" w:eastAsia="宋体" w:cs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服务电话：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803" w:right="1440" w:bottom="1803" w:left="1440" w:header="0" w:footer="0" w:gutter="0"/>
      <w:pgNumType w:fmt="decimal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documentProtection w:enforcement="0"/>
  <w:defaultTabStop w:val="42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F79B1"/>
    <w:rsid w:val="04C001B4"/>
    <w:rsid w:val="21917180"/>
    <w:rsid w:val="27E909BC"/>
    <w:rsid w:val="2C5168C8"/>
    <w:rsid w:val="3AAA3A86"/>
    <w:rsid w:val="447D08D3"/>
    <w:rsid w:val="4506128A"/>
    <w:rsid w:val="4B91705E"/>
    <w:rsid w:val="57F86A9D"/>
    <w:rsid w:val="5CF7352D"/>
    <w:rsid w:val="5ED95FC0"/>
    <w:rsid w:val="6E0F7738"/>
    <w:rsid w:val="715B1545"/>
    <w:rsid w:val="74A071B9"/>
    <w:rsid w:val="7E537E0A"/>
    <w:rsid w:val="7EC51F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kinsoku/>
      <w:overflowPunct/>
      <w:autoSpaceDE/>
      <w:bidi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uiPriority w:val="0"/>
    <w:pPr>
      <w:spacing w:before="0" w:after="140" w:line="276" w:lineRule="auto"/>
    </w:pPr>
  </w:style>
  <w:style w:type="paragraph" w:styleId="4">
    <w:name w:val="List"/>
    <w:basedOn w:val="3"/>
    <w:qFormat/>
    <w:uiPriority w:val="0"/>
    <w:rPr>
      <w:rFonts w:cs="Mangal"/>
    </w:rPr>
  </w:style>
  <w:style w:type="character" w:customStyle="1" w:styleId="7">
    <w:name w:val="默认段落字体1"/>
    <w:qFormat/>
    <w:uiPriority w:val="0"/>
  </w:style>
  <w:style w:type="paragraph" w:customStyle="1" w:styleId="8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9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10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87</Words>
  <Characters>87</Characters>
  <Paragraphs>8</Paragraphs>
  <TotalTime>15</TotalTime>
  <ScaleCrop>false</ScaleCrop>
  <LinksUpToDate>false</LinksUpToDate>
  <CharactersWithSpaces>87</CharactersWithSpaces>
  <Application>WPS Office_11.1.0.9584_F1E327BC-269C-435d-A152-05C5408002CA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2018-09-16T09:20:00Z</dcterms:created>
  <dc:creator>程昀</dc:creator>
  <cp:lastModifiedBy>a</cp:lastModifiedBy>
  <cp:lastPrinted>2020-05-19T08:37:00Z</cp:lastPrinted>
  <dcterms:modified xsi:type="dcterms:W3CDTF">2020-05-19T08:48:57Z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2052-11.1.0.9584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